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257E5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0" w:name="OLE_LINK8"/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库内发起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查询拣货接口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用于对账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8"/>
        <w:gridCol w:w="898"/>
        <w:gridCol w:w="737"/>
        <w:gridCol w:w="393"/>
      </w:tblGrid>
      <w:tr w14:paraId="260B1CE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C772E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17C9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6D5F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ED777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5D63ED5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5DB488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978391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91236F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395BB4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02BF7C9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46128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/api/v2/automation/tovendor/inventory/racktransfer/query_picking_list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4764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WMS调用Vendor接口查询移库拣货用于对账(用source_id对账移库拣货明细)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27728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shopee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19AA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E287040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1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5CBAFE2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F2CF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7522037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0A68C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BAAE2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89E60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C521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427CDBD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AA64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8B05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10s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A330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A1E29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</w:tr>
    </w:tbl>
    <w:p w14:paraId="086DB956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1" w:name="_3j0j25shsptp"/>
      <w:bookmarkEnd w:id="1"/>
      <w:bookmarkStart w:id="2" w:name="_Toc96a6gq"/>
      <w:bookmarkStart w:id="3" w:name="_Tocs4ng00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2"/>
      <w:bookmarkEnd w:id="3"/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1181"/>
        <w:gridCol w:w="423"/>
        <w:gridCol w:w="443"/>
        <w:gridCol w:w="1269"/>
        <w:gridCol w:w="581"/>
        <w:gridCol w:w="1521"/>
        <w:gridCol w:w="1543"/>
      </w:tblGrid>
      <w:tr w14:paraId="31293A4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36D9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E2D9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B344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267C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9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0F146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7469D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30DE1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C637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4B25EA8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5DCA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bookmarkStart w:id="4" w:name="_Hlk231193997"/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08F6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454F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1414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9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7256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904D97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9FB1A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AC4FD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  <w:bookmarkEnd w:id="4"/>
          </w:p>
        </w:tc>
      </w:tr>
      <w:tr w14:paraId="0BE76E5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FFC4F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source_id_list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DF12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List&lt;string&gt;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C55A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37B9E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50</w:t>
            </w:r>
          </w:p>
        </w:tc>
        <w:tc>
          <w:tcPr>
            <w:tcW w:w="9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B8F9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Vendor传的单号(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rt_order_list必传一个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)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B3C5F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BEA98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53073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code</w:t>
            </w:r>
          </w:p>
        </w:tc>
      </w:tr>
      <w:tr w14:paraId="35299BD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520B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rt_order_id_list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A59E3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List&lt;string&gt;</w:t>
            </w:r>
          </w:p>
        </w:tc>
        <w:tc>
          <w:tcPr>
            <w:tcW w:w="5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8837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4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3DE00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50</w:t>
            </w:r>
          </w:p>
        </w:tc>
        <w:tc>
          <w:tcPr>
            <w:tcW w:w="97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713C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Source_id_list 和 rt_order_list必传一个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7948D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86ACB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5B35BE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erpOrderCode</w:t>
            </w:r>
          </w:p>
        </w:tc>
      </w:tr>
    </w:tbl>
    <w:p w14:paraId="4288317B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5" w:name="_30jtkspn2v6q"/>
      <w:bookmarkEnd w:id="5"/>
      <w:bookmarkStart w:id="6" w:name="_Tocqf2r85"/>
      <w:bookmarkStart w:id="7" w:name="_Tocled103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响应字段</w:t>
      </w:r>
      <w:bookmarkEnd w:id="6"/>
      <w:bookmarkEnd w:id="7"/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529"/>
        <w:gridCol w:w="392"/>
        <w:gridCol w:w="392"/>
        <w:gridCol w:w="1860"/>
        <w:gridCol w:w="368"/>
        <w:gridCol w:w="1303"/>
        <w:gridCol w:w="1321"/>
      </w:tblGrid>
      <w:tr w14:paraId="263170B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4AC5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A854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0278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2E1FD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0858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4B5AF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8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E76AB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FAEE5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66ABAF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7309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F9B4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AA9E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D875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BB9B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26BF1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33093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355B25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</w:p>
        </w:tc>
      </w:tr>
      <w:tr w14:paraId="4579B2E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3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5A8C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rt_order_info_list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0148C4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RTOrderInfo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4A76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37B9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2B4F8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控制传入的</w:t>
            </w: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rt_order_list/source_id_list长度即可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BF2A6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8BABDB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6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162103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76A71610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195B9AC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RTOrderInfo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601"/>
        <w:gridCol w:w="417"/>
        <w:gridCol w:w="485"/>
        <w:gridCol w:w="1177"/>
        <w:gridCol w:w="393"/>
        <w:gridCol w:w="1606"/>
        <w:gridCol w:w="1616"/>
      </w:tblGrid>
      <w:tr w14:paraId="0351E45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A45AF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16F68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9C6E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B800B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BEC3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B7A23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F0C58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5F3CD6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436B7B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9085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FB019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8BAB4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C7B77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00053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46851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CB174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71A564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shipmentCode</w:t>
            </w:r>
          </w:p>
        </w:tc>
      </w:tr>
      <w:tr w14:paraId="2A76DDF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7491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source_id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9116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0A7F2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EAD8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8970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6AFFB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0C799D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93D0F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sourceOrderCode</w:t>
            </w:r>
          </w:p>
        </w:tc>
      </w:tr>
      <w:tr w14:paraId="24B22C7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BB36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is_complete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4036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bool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7820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EB84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4D53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0E143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8A68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DD328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trailingSts</w:t>
            </w:r>
          </w:p>
        </w:tc>
      </w:tr>
      <w:tr w14:paraId="607CA70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3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8949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bookmarkStart w:id="8" w:name="OLE_LINK6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</w:t>
            </w:r>
            <w:bookmarkEnd w:id="8"/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_list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AB31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List&lt;DeviceItem&gt;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7EA9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B91A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5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B016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55A08E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F202C8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52C56A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</w:tbl>
    <w:p w14:paraId="73A0B2B3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DeviceItem</w:t>
      </w:r>
    </w:p>
    <w:tbl>
      <w:tblPr>
        <w:tblStyle w:val="11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559"/>
        <w:gridCol w:w="785"/>
        <w:gridCol w:w="532"/>
        <w:gridCol w:w="524"/>
        <w:gridCol w:w="658"/>
        <w:gridCol w:w="658"/>
        <w:gridCol w:w="2417"/>
      </w:tblGrid>
      <w:tr w14:paraId="3C8C9C6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739C1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668B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2DCF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40C8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1A2EB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6EE0BB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FDF57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9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6DAF4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3AFEECC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D3C27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sku_info_list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80345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SkuInfo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CB8D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C9ACD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57B63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A5865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7B046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9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C6F73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4EF4819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36E5C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device_id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DE84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BE45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CC13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94B58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B1F0C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273E7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highlight w:val="yellow"/>
                <w:bdr w:val="none" w:color="auto" w:sz="0" w:space="0"/>
                <w:lang w:val="en-US" w:eastAsia="zh-CN" w:bidi="ar"/>
                <w:woUserID w:val="1"/>
              </w:rPr>
              <w:t>目标料箱号</w:t>
            </w:r>
          </w:p>
          <w:p w14:paraId="091F62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9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63B43A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Task_detail.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 xml:space="preserve"> 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targetContainer</w:t>
            </w:r>
          </w:p>
        </w:tc>
      </w:tr>
      <w:tr w14:paraId="31129FF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2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07187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is_close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DAA5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bool</w:t>
            </w:r>
          </w:p>
        </w:tc>
        <w:tc>
          <w:tcPr>
            <w:tcW w:w="6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1A64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F20B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DFEA5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是否关箱</w:t>
            </w: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7CA75E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AAFEB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关闭目标料箱就是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，否则是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0</w:t>
            </w:r>
          </w:p>
        </w:tc>
        <w:tc>
          <w:tcPr>
            <w:tcW w:w="9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5F3F0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TaskHeader.status=900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（任务完成），就是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，否则是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0</w:t>
            </w:r>
          </w:p>
        </w:tc>
      </w:tr>
    </w:tbl>
    <w:p w14:paraId="5538CB4F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78EB5E19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SkuInfo</w:t>
      </w:r>
    </w:p>
    <w:tbl>
      <w:tblPr>
        <w:tblStyle w:val="11"/>
        <w:tblW w:w="4996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397"/>
        <w:gridCol w:w="415"/>
        <w:gridCol w:w="483"/>
        <w:gridCol w:w="745"/>
        <w:gridCol w:w="1606"/>
        <w:gridCol w:w="1216"/>
        <w:gridCol w:w="1351"/>
      </w:tblGrid>
      <w:tr w14:paraId="6F46D6C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EAB57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05465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F4D4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A4D8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2B810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A85F78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0D616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E695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D37529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7B23C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id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C0CB9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2F1C5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0C5B0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FEDF6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02740C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6629C5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86447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Id</w:t>
            </w:r>
          </w:p>
        </w:tc>
      </w:tr>
      <w:tr w14:paraId="421E3B8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D553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B53BA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3E71D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359BD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13AD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090F4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"18377383_9999"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86A6D4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67EA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itemCode</w:t>
            </w:r>
          </w:p>
        </w:tc>
      </w:tr>
      <w:tr w14:paraId="4E3607C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884E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batch_no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085E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int64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0F96C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6A4F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1A10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strike w:val="0"/>
                <w:dstrike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strike w:val="0"/>
                <w:dstrike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冻结类型(0 正常 1 临期 3过期)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679B32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20250101000000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D217A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460076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batch</w:t>
            </w:r>
          </w:p>
        </w:tc>
      </w:tr>
      <w:tr w14:paraId="0DB459C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F25B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qty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54CD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C81E1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2043A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222C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占用数量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80504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CCDC7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A5A95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按货品、批次，求和数量</w:t>
            </w:r>
          </w:p>
        </w:tc>
      </w:tr>
      <w:tr w14:paraId="15D1C37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08D6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unit_list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02C83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UnitItem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94C6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58A1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64B5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uid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F64CBD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51C652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4A7758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13E2588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5491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picking_time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1744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809A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B522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24991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拣货时间 秒级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BCFD4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DF1FF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Task_header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BB82F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confirmed</w:t>
            </w:r>
          </w:p>
        </w:tc>
      </w:tr>
      <w:tr w14:paraId="334D32A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BDBB0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operator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4B05F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B4E4E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D7CC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4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3EA87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操作人邮箱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09B0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xxx@shopee.com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E27B5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confirmedBy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关联</w:t>
            </w: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ttx_user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表</w:t>
            </w:r>
          </w:p>
        </w:tc>
        <w:tc>
          <w:tcPr>
            <w:tcW w:w="7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7FBC60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2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2"/>
                <w:bdr w:val="none" w:color="auto" w:sz="0" w:space="0"/>
                <w:lang w:val="en-US" w:eastAsia="zh-CN" w:bidi="ar"/>
                <w:woUserID w:val="1"/>
              </w:rPr>
              <w:t>Ttx_user.email</w:t>
            </w:r>
          </w:p>
        </w:tc>
      </w:tr>
    </w:tbl>
    <w:p w14:paraId="7CD92C38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UnitItem</w:t>
      </w:r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196"/>
        <w:gridCol w:w="538"/>
        <w:gridCol w:w="538"/>
        <w:gridCol w:w="835"/>
        <w:gridCol w:w="925"/>
        <w:gridCol w:w="1547"/>
        <w:gridCol w:w="1530"/>
      </w:tblGrid>
      <w:tr w14:paraId="3CE1154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CDCE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5DB0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A4CC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0A37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52C4A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3056E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E4E71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9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5B9659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7A312DD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9D46A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</w:t>
            </w:r>
          </w:p>
        </w:tc>
        <w:tc>
          <w:tcPr>
            <w:tcW w:w="7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007D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C08B9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227F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4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23F0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unit_id编码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3B9044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“8u118”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DA4A3D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9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7722D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SerialNumber</w:t>
            </w:r>
          </w:p>
        </w:tc>
      </w:tr>
      <w:tr w14:paraId="30AB47F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F8A75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scan_time</w:t>
            </w:r>
          </w:p>
        </w:tc>
        <w:tc>
          <w:tcPr>
            <w:tcW w:w="7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DFBE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A95A3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C9D26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2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9CE7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扫描时间</w:t>
            </w: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0F5C72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3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6B08F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9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D26365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lastUpdated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（转成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int20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位格式）</w:t>
            </w:r>
          </w:p>
        </w:tc>
      </w:tr>
    </w:tbl>
    <w:p w14:paraId="42DB6B35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9" w:name="_33b0a3g562n3"/>
      <w:bookmarkEnd w:id="9"/>
      <w:bookmarkStart w:id="10" w:name="_Tocwtq09i"/>
      <w:bookmarkStart w:id="11" w:name="_Toc26pbhq"/>
      <w:r>
        <w:rPr>
          <w:rFonts w:hint="eastAsia" w:ascii="Arial Unicode MS" w:hAnsi="Arial Unicode MS" w:eastAsia="Arial Unicode MS" w:cs="Arial Unicode MS"/>
          <w:color w:val="000000"/>
          <w:sz w:val="21"/>
          <w:szCs w:val="21"/>
          <w:lang w:eastAsia="zh-CN"/>
          <w:woUserID w:val="1"/>
        </w:rPr>
        <w:t>返回码</w:t>
      </w:r>
      <w:bookmarkEnd w:id="10"/>
      <w:bookmarkEnd w:id="11"/>
    </w:p>
    <w:tbl>
      <w:tblPr>
        <w:tblStyle w:val="11"/>
        <w:tblW w:w="4999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066"/>
        <w:gridCol w:w="2008"/>
        <w:gridCol w:w="2194"/>
      </w:tblGrid>
      <w:tr w14:paraId="6881AA5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4B6A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343B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1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4B09F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DAA83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152496E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8380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-10013001</w:t>
            </w:r>
          </w:p>
        </w:tc>
        <w:tc>
          <w:tcPr>
            <w:tcW w:w="1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3FAC1E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参数非法</w:t>
            </w:r>
          </w:p>
        </w:tc>
        <w:tc>
          <w:tcPr>
            <w:tcW w:w="11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7D35C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比如参数是否必填、类型不符、长度不正确、非法字符、主键重复等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DB0E0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3798555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324FB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-10013099</w:t>
            </w:r>
          </w:p>
        </w:tc>
        <w:tc>
          <w:tcPr>
            <w:tcW w:w="181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04383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系统错误</w:t>
            </w:r>
          </w:p>
        </w:tc>
        <w:tc>
          <w:tcPr>
            <w:tcW w:w="11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5340F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如限流、数据库错误、内部错误等等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D925E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等线" w:hAnsi="等线" w:eastAsia="等线" w:cs="等线"/>
                <w:color w:val="000000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</w:tr>
      <w:bookmarkEnd w:id="0"/>
    </w:tbl>
    <w:p w14:paraId="4934DC70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18AE3FB1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049CA809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Cs/>
          <w:color w:val="00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库内发起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查询拣货接口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(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用于对账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p w14:paraId="01BDCBD6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/api/v2/automation/tovendor/inventory/racktransfer/query_picking_list</w:t>
      </w:r>
    </w:p>
    <w:p w14:paraId="6C4DC461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3D6FF741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bookmarkStart w:id="12" w:name="_GoBack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541145"/>
                <wp:effectExtent l="4445" t="4445" r="13335" b="16510"/>
                <wp:docPr id="4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541145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B3BEBA4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1BCC2FA8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"whs_id": "SGL",</w:t>
                            </w:r>
                          </w:p>
                          <w:p w14:paraId="0B904C38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"source_id_list": ["</w:t>
                            </w:r>
                            <w:r>
                              <w:t>对应</w:t>
                            </w:r>
                            <w:r>
                              <w:rPr>
                                <w:lang w:val="en-US"/>
                              </w:rPr>
                              <w:t>Geek+</w:t>
                            </w:r>
                            <w:r>
                              <w:t>的唯一单号</w:t>
                            </w:r>
                            <w:r>
                              <w:rPr>
                                <w:lang w:val="en-US"/>
                              </w:rPr>
                              <w:t>1","</w:t>
                            </w:r>
                            <w:r>
                              <w:rPr>
                                <w:rStyle w:val="15"/>
                              </w:rPr>
                              <w:t>对应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Geek+</w:t>
                            </w:r>
                            <w:r>
                              <w:rPr>
                                <w:rStyle w:val="15"/>
                              </w:rPr>
                              <w:t>的唯一单号</w:t>
                            </w:r>
                            <w:r>
                              <w:rPr>
                                <w:lang w:val="en-US"/>
                              </w:rPr>
                              <w:t>2"],</w:t>
                            </w:r>
                          </w:p>
                          <w:p w14:paraId="1A26047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"rt_order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_id_list</w:t>
                            </w:r>
                            <w:r>
                              <w:rPr>
                                <w:lang w:val="en-US"/>
                              </w:rPr>
                              <w:t>": []</w:t>
                            </w:r>
                          </w:p>
                          <w:p w14:paraId="63EFE010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121.35pt;width:415.6pt;" fillcolor="#FAFAFA" filled="t" coordsize="21600,21600" o:gfxdata="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FodqY3UAAAABQEAAA8AAAAAAAAAAQAgAAAA&#10;IgAAAGRycy9kb3ducmV2LnhtbFBLAQIUABQAAAAIAIdO4kDWLsZBSAIAALoEAAAOAAAAAAAAAAEA&#10;IAAAACMBAABkcnMvZTJvRG9jLnhtbFBLBQYAAAAABgAGAFkBAADd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3B3BEBA4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1BCC2FA8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"whs_id": "SGL",</w:t>
                      </w:r>
                    </w:p>
                    <w:p w14:paraId="0B904C38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"source_id_list": ["</w:t>
                      </w:r>
                      <w:r>
                        <w:t>对应</w:t>
                      </w:r>
                      <w:r>
                        <w:rPr>
                          <w:lang w:val="en-US"/>
                        </w:rPr>
                        <w:t>Geek+</w:t>
                      </w:r>
                      <w:r>
                        <w:t>的唯一单号</w:t>
                      </w:r>
                      <w:r>
                        <w:rPr>
                          <w:lang w:val="en-US"/>
                        </w:rPr>
                        <w:t>1","</w:t>
                      </w:r>
                      <w:r>
                        <w:rPr>
                          <w:rStyle w:val="15"/>
                        </w:rPr>
                        <w:t>对应</w:t>
                      </w:r>
                      <w:r>
                        <w:rPr>
                          <w:rStyle w:val="15"/>
                          <w:lang w:val="en-US"/>
                        </w:rPr>
                        <w:t>Geek+</w:t>
                      </w:r>
                      <w:r>
                        <w:rPr>
                          <w:rStyle w:val="15"/>
                        </w:rPr>
                        <w:t>的唯一单号</w:t>
                      </w:r>
                      <w:r>
                        <w:rPr>
                          <w:lang w:val="en-US"/>
                        </w:rPr>
                        <w:t>2"],</w:t>
                      </w:r>
                    </w:p>
                    <w:p w14:paraId="1A26047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"rt_order</w:t>
                      </w:r>
                      <w:r>
                        <w:rPr>
                          <w:rStyle w:val="15"/>
                          <w:lang w:val="en-US"/>
                        </w:rPr>
                        <w:t>_id_list</w:t>
                      </w:r>
                      <w:r>
                        <w:rPr>
                          <w:lang w:val="en-US"/>
                        </w:rPr>
                        <w:t>": []</w:t>
                      </w:r>
                    </w:p>
                    <w:p w14:paraId="63EFE010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bookmarkEnd w:id="12"/>
    </w:p>
    <w:p w14:paraId="207AC192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03532ACE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5306675"/>
                <wp:effectExtent l="4445" t="4445" r="13335" b="5080"/>
                <wp:docPr id="3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5306675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85837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3B06E455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"retcode": 0,</w:t>
                            </w:r>
                          </w:p>
                          <w:p w14:paraId="5DBD609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"message": "success",</w:t>
                            </w:r>
                          </w:p>
                          <w:p w14:paraId="1ADAAE5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"data": {</w:t>
                            </w:r>
                          </w:p>
                          <w:p w14:paraId="20F8548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"whs_id": "SGL",</w:t>
                            </w:r>
                          </w:p>
                          <w:p w14:paraId="1727B5B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"rt_order_info_list": [</w:t>
                            </w:r>
                          </w:p>
                          <w:p w14:paraId="0355A8C3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{</w:t>
                            </w:r>
                          </w:p>
                          <w:p w14:paraId="6DE53F41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"rt_order_id": "RTSGL00020250102001",</w:t>
                            </w:r>
                          </w:p>
                          <w:p w14:paraId="579B2B8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"source_id": "</w:t>
                            </w:r>
                            <w:r>
                              <w:rPr>
                                <w:rStyle w:val="15"/>
                              </w:rPr>
                              <w:t>对应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Geek+</w:t>
                            </w:r>
                            <w:r>
                              <w:rPr>
                                <w:rStyle w:val="15"/>
                              </w:rPr>
                              <w:t>的唯一单号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1",</w:t>
                            </w:r>
                          </w:p>
                          <w:p w14:paraId="53E2E4A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"is_complete": 1,</w:t>
                            </w:r>
                          </w:p>
                          <w:p w14:paraId="7DCDBE50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"device_list": [</w:t>
                            </w:r>
                          </w:p>
                          <w:p w14:paraId="1ED7E8B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{</w:t>
                            </w:r>
                          </w:p>
                          <w:p w14:paraId="668A95B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"device_id": "B10392",</w:t>
                            </w:r>
                          </w:p>
                          <w:p w14:paraId="1A268AF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"is_close": 1,</w:t>
                            </w:r>
                          </w:p>
                          <w:p w14:paraId="1CC799DF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"sku_info_list": [</w:t>
                            </w:r>
                          </w:p>
                          <w:p w14:paraId="4CD11C11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{</w:t>
                            </w:r>
                          </w:p>
                          <w:p w14:paraId="7813D77D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"id": "geek+</w:t>
                            </w:r>
                            <w:r>
                              <w:rPr>
                                <w:rStyle w:val="15"/>
                              </w:rPr>
                              <w:t>侧拣货明细的唯一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id",</w:t>
                            </w:r>
                          </w:p>
                          <w:p w14:paraId="684F99A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"sku_id": "sku1",</w:t>
                            </w:r>
                          </w:p>
                          <w:p w14:paraId="6D8EC25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"qty": 1,</w:t>
                            </w:r>
                          </w:p>
                          <w:p w14:paraId="729DBBA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"batch_no": 20250100010010101,</w:t>
                            </w:r>
                          </w:p>
                          <w:p w14:paraId="090EAA6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"unit_list": [</w:t>
                            </w:r>
                          </w:p>
                          <w:p w14:paraId="00990A3F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{</w:t>
                            </w:r>
                          </w:p>
                          <w:p w14:paraId="0B41780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"unit_id": "uid1",</w:t>
                            </w:r>
                          </w:p>
                          <w:p w14:paraId="225B892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"scan_time": 1708388992922</w:t>
                            </w:r>
                          </w:p>
                          <w:p w14:paraId="193B196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},</w:t>
                            </w:r>
                          </w:p>
                          <w:p w14:paraId="0A84A2BD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{</w:t>
                            </w:r>
                          </w:p>
                          <w:p w14:paraId="23BFFFD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"unit_id": "uid2",</w:t>
                            </w:r>
                          </w:p>
                          <w:p w14:paraId="63D3EE1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"scan_time": 1708388992933</w:t>
                            </w:r>
                          </w:p>
                          <w:p w14:paraId="6C10E55B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}</w:t>
                            </w:r>
                          </w:p>
                          <w:p w14:paraId="36FBA7F5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],</w:t>
                            </w:r>
                          </w:p>
                          <w:p w14:paraId="6D356C7D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"picking_time": 1708388992833,</w:t>
                            </w:r>
                          </w:p>
                          <w:p w14:paraId="42AB8B2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"operator": "yijia.yang@shopee.com"</w:t>
                            </w:r>
                          </w:p>
                          <w:p w14:paraId="5568AD8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},</w:t>
                            </w:r>
                          </w:p>
                          <w:p w14:paraId="187A4ED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{</w:t>
                            </w:r>
                          </w:p>
                          <w:p w14:paraId="399E455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"id": "geek+</w:t>
                            </w:r>
                            <w:r>
                              <w:rPr>
                                <w:rStyle w:val="15"/>
                              </w:rPr>
                              <w:t>侧拣货明细的唯一</w:t>
                            </w:r>
                            <w:r>
                              <w:rPr>
                                <w:rStyle w:val="15"/>
                                <w:lang w:val="en-US"/>
                              </w:rPr>
                              <w:t>id",</w:t>
                            </w:r>
                          </w:p>
                          <w:p w14:paraId="20F90BA0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"sku_id": "sku1",</w:t>
                            </w:r>
                          </w:p>
                          <w:p w14:paraId="37AE6EBB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"qty": 1,</w:t>
                            </w:r>
                          </w:p>
                          <w:p w14:paraId="037164F3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"batch_no": 20250100010010101,</w:t>
                            </w:r>
                          </w:p>
                          <w:p w14:paraId="303AA5F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"unit_list": [</w:t>
                            </w:r>
                          </w:p>
                          <w:p w14:paraId="66C10A1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{</w:t>
                            </w:r>
                          </w:p>
                          <w:p w14:paraId="3DA8313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"unit_id": "uid1",</w:t>
                            </w:r>
                          </w:p>
                          <w:p w14:paraId="4D6E066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"scan_time": 1708388992922</w:t>
                            </w:r>
                          </w:p>
                          <w:p w14:paraId="3F029309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},</w:t>
                            </w:r>
                          </w:p>
                          <w:p w14:paraId="2D8B7C3D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{</w:t>
                            </w:r>
                          </w:p>
                          <w:p w14:paraId="184AA8B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"unit_id": "uid2",</w:t>
                            </w:r>
                          </w:p>
                          <w:p w14:paraId="7CBFDD38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"scan_time": 1708388992933</w:t>
                            </w:r>
                          </w:p>
                          <w:p w14:paraId="5B9AE921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    }</w:t>
                            </w:r>
                          </w:p>
                          <w:p w14:paraId="66345EC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    ],</w:t>
                            </w:r>
                          </w:p>
                          <w:p w14:paraId="2177265F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"picking_time": 1708388992833,</w:t>
                            </w:r>
                          </w:p>
                          <w:p w14:paraId="21F0A53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"operator": "yijia.yang@shopee.com"</w:t>
                            </w:r>
                          </w:p>
                          <w:p w14:paraId="42085CA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    }</w:t>
                            </w:r>
                          </w:p>
                          <w:p w14:paraId="79E9F7C4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    ]</w:t>
                            </w:r>
                          </w:p>
                          <w:p w14:paraId="3BD6277A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    }</w:t>
                            </w:r>
                          </w:p>
                          <w:p w14:paraId="3D43D9F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    ]</w:t>
                            </w:r>
                          </w:p>
                          <w:p w14:paraId="72A8B75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    }</w:t>
                            </w:r>
                          </w:p>
                          <w:p w14:paraId="2820DA6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    ]</w:t>
                            </w:r>
                          </w:p>
                          <w:p w14:paraId="6F91568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 xml:space="preserve">    }</w:t>
                            </w:r>
                          </w:p>
                          <w:p w14:paraId="4BCC9F91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5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205.25pt;width:415.6pt;" fillcolor="#FAFAFA" filled="t" coordsize="21600,21600" o:gfxdata="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/Srw31QAAAAYBAAAPAAAAAAAAAAEA&#10;IAAAACIAAABkcnMvZG93bnJldi54bWxQSwECFAAUAAAACACHTuJALVcL/0sCAAC7BAAADgAAAAAA&#10;AAABACAAAAAkAQAAZHJzL2Uyb0RvYy54bWxQSwUGAAAAAAYABgBZAQAA4QUAAAAA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2B85837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3B06E455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"retcode": 0,</w:t>
                      </w:r>
                    </w:p>
                    <w:p w14:paraId="5DBD609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"message": "success",</w:t>
                      </w:r>
                    </w:p>
                    <w:p w14:paraId="1ADAAE5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"data": {</w:t>
                      </w:r>
                    </w:p>
                    <w:p w14:paraId="20F8548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"whs_id": "SGL",</w:t>
                      </w:r>
                    </w:p>
                    <w:p w14:paraId="1727B5B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"rt_order_info_list": [</w:t>
                      </w:r>
                    </w:p>
                    <w:p w14:paraId="0355A8C3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{</w:t>
                      </w:r>
                    </w:p>
                    <w:p w14:paraId="6DE53F41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"rt_order_id": "RTSGL00020250102001",</w:t>
                      </w:r>
                    </w:p>
                    <w:p w14:paraId="579B2B8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"source_id": "</w:t>
                      </w:r>
                      <w:r>
                        <w:rPr>
                          <w:rStyle w:val="15"/>
                        </w:rPr>
                        <w:t>对应</w:t>
                      </w:r>
                      <w:r>
                        <w:rPr>
                          <w:rStyle w:val="15"/>
                          <w:lang w:val="en-US"/>
                        </w:rPr>
                        <w:t>Geek+</w:t>
                      </w:r>
                      <w:r>
                        <w:rPr>
                          <w:rStyle w:val="15"/>
                        </w:rPr>
                        <w:t>的唯一单号</w:t>
                      </w:r>
                      <w:r>
                        <w:rPr>
                          <w:rStyle w:val="15"/>
                          <w:lang w:val="en-US"/>
                        </w:rPr>
                        <w:t>1",</w:t>
                      </w:r>
                    </w:p>
                    <w:p w14:paraId="53E2E4A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"is_complete": 1,</w:t>
                      </w:r>
                    </w:p>
                    <w:p w14:paraId="7DCDBE50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"device_list": [</w:t>
                      </w:r>
                    </w:p>
                    <w:p w14:paraId="1ED7E8B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{</w:t>
                      </w:r>
                    </w:p>
                    <w:p w14:paraId="668A95B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"device_id": "B10392",</w:t>
                      </w:r>
                    </w:p>
                    <w:p w14:paraId="1A268AF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"is_close": 1,</w:t>
                      </w:r>
                    </w:p>
                    <w:p w14:paraId="1CC799DF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"sku_info_list": [</w:t>
                      </w:r>
                    </w:p>
                    <w:p w14:paraId="4CD11C11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{</w:t>
                      </w:r>
                    </w:p>
                    <w:p w14:paraId="7813D77D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"id": "geek+</w:t>
                      </w:r>
                      <w:r>
                        <w:rPr>
                          <w:rStyle w:val="15"/>
                        </w:rPr>
                        <w:t>侧拣货明细的唯一</w:t>
                      </w:r>
                      <w:r>
                        <w:rPr>
                          <w:rStyle w:val="15"/>
                          <w:lang w:val="en-US"/>
                        </w:rPr>
                        <w:t>id",</w:t>
                      </w:r>
                    </w:p>
                    <w:p w14:paraId="684F99A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"sku_id": "sku1",</w:t>
                      </w:r>
                    </w:p>
                    <w:p w14:paraId="6D8EC25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"qty": 1,</w:t>
                      </w:r>
                    </w:p>
                    <w:p w14:paraId="729DBBA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"batch_no": 20250100010010101,</w:t>
                      </w:r>
                    </w:p>
                    <w:p w14:paraId="090EAA6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"unit_list": [</w:t>
                      </w:r>
                    </w:p>
                    <w:p w14:paraId="00990A3F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{</w:t>
                      </w:r>
                    </w:p>
                    <w:p w14:paraId="0B41780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"unit_id": "uid1",</w:t>
                      </w:r>
                    </w:p>
                    <w:p w14:paraId="225B892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"scan_time": 1708388992922</w:t>
                      </w:r>
                    </w:p>
                    <w:p w14:paraId="193B196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},</w:t>
                      </w:r>
                    </w:p>
                    <w:p w14:paraId="0A84A2BD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{</w:t>
                      </w:r>
                    </w:p>
                    <w:p w14:paraId="23BFFFD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"unit_id": "uid2",</w:t>
                      </w:r>
                    </w:p>
                    <w:p w14:paraId="63D3EE1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"scan_time": 1708388992933</w:t>
                      </w:r>
                    </w:p>
                    <w:p w14:paraId="6C10E55B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}</w:t>
                      </w:r>
                    </w:p>
                    <w:p w14:paraId="36FBA7F5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],</w:t>
                      </w:r>
                    </w:p>
                    <w:p w14:paraId="6D356C7D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"picking_time": 1708388992833,</w:t>
                      </w:r>
                    </w:p>
                    <w:p w14:paraId="42AB8B2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"operator": "yijia.yang@shopee.com"</w:t>
                      </w:r>
                    </w:p>
                    <w:p w14:paraId="5568AD8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},</w:t>
                      </w:r>
                    </w:p>
                    <w:p w14:paraId="187A4ED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{</w:t>
                      </w:r>
                    </w:p>
                    <w:p w14:paraId="399E455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"id": "geek+</w:t>
                      </w:r>
                      <w:r>
                        <w:rPr>
                          <w:rStyle w:val="15"/>
                        </w:rPr>
                        <w:t>侧拣货明细的唯一</w:t>
                      </w:r>
                      <w:r>
                        <w:rPr>
                          <w:rStyle w:val="15"/>
                          <w:lang w:val="en-US"/>
                        </w:rPr>
                        <w:t>id",</w:t>
                      </w:r>
                    </w:p>
                    <w:p w14:paraId="20F90BA0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"sku_id": "sku1",</w:t>
                      </w:r>
                    </w:p>
                    <w:p w14:paraId="37AE6EBB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"qty": 1,</w:t>
                      </w:r>
                    </w:p>
                    <w:p w14:paraId="037164F3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"batch_no": 20250100010010101,</w:t>
                      </w:r>
                    </w:p>
                    <w:p w14:paraId="303AA5F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"unit_list": [</w:t>
                      </w:r>
                    </w:p>
                    <w:p w14:paraId="66C10A1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{</w:t>
                      </w:r>
                    </w:p>
                    <w:p w14:paraId="3DA8313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"unit_id": "uid1",</w:t>
                      </w:r>
                    </w:p>
                    <w:p w14:paraId="4D6E066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"scan_time": 1708388992922</w:t>
                      </w:r>
                    </w:p>
                    <w:p w14:paraId="3F029309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},</w:t>
                      </w:r>
                    </w:p>
                    <w:p w14:paraId="2D8B7C3D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{</w:t>
                      </w:r>
                    </w:p>
                    <w:p w14:paraId="184AA8B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"unit_id": "uid2",</w:t>
                      </w:r>
                    </w:p>
                    <w:p w14:paraId="7CBFDD38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"scan_time": 1708388992933</w:t>
                      </w:r>
                    </w:p>
                    <w:p w14:paraId="5B9AE921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    }</w:t>
                      </w:r>
                    </w:p>
                    <w:p w14:paraId="66345EC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    ],</w:t>
                      </w:r>
                    </w:p>
                    <w:p w14:paraId="2177265F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"picking_time": 1708388992833,</w:t>
                      </w:r>
                    </w:p>
                    <w:p w14:paraId="21F0A53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"operator": "yijia.yang@shopee.com"</w:t>
                      </w:r>
                    </w:p>
                    <w:p w14:paraId="42085CA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    }</w:t>
                      </w:r>
                    </w:p>
                    <w:p w14:paraId="79E9F7C4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    ]</w:t>
                      </w:r>
                    </w:p>
                    <w:p w14:paraId="3BD6277A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    }</w:t>
                      </w:r>
                    </w:p>
                    <w:p w14:paraId="3D43D9F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    ]</w:t>
                      </w:r>
                    </w:p>
                    <w:p w14:paraId="72A8B75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    }</w:t>
                      </w:r>
                    </w:p>
                    <w:p w14:paraId="2820DA6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    ]</w:t>
                      </w:r>
                    </w:p>
                    <w:p w14:paraId="6F91568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 xml:space="preserve">    }</w:t>
                      </w:r>
                    </w:p>
                    <w:p w14:paraId="4BCC9F91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5"/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3B0E62AB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5408D54C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Roboto">
    <w:altName w:val="仓耳屏显楷体 W04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等线 Light">
    <w:altName w:val="MiSans Thin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aco">
    <w:altName w:val="C059"/>
    <w:panose1 w:val="00000000000000000000"/>
    <w:charset w:val="00"/>
    <w:family w:val="auto"/>
    <w:pitch w:val="variable"/>
    <w:sig w:usb0="A00002FF" w:usb1="500039FB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C7D76974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6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7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5">
    <w:name w:val="melo-codeblock-Base-theme-char"/>
    <w:basedOn w:val="13"/>
    <w:uiPriority w:val="0"/>
    <w:rPr>
      <w:rFonts w:hint="default" w:ascii="Monaco" w:hAnsi="Monaco" w:eastAsia="Monaco" w:cs="Monaco"/>
      <w:color w:val="000000"/>
      <w:sz w:val="21"/>
    </w:rPr>
  </w:style>
  <w:style w:type="character" w:customStyle="1" w:styleId="16">
    <w:name w:val="标题 3 字符"/>
    <w:basedOn w:val="13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  <w:style w:type="character" w:customStyle="1" w:styleId="17">
    <w:name w:val="标题 4 字符"/>
    <w:basedOn w:val="13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WWO_wpscloud_20260521192124-597ff31d3d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terms:modified xsi:type="dcterms:W3CDTF">2026-06-10T15:31:47Z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2052-12.9.0.26832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2B49AF9ECE6A02EBE312296A0CFD999B_43</vt:lpwstr>
  </property>
</Properties>
</file>